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D11" w:rsidRDefault="00026D11" w:rsidP="00026D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26D11" w:rsidRDefault="00026D11" w:rsidP="00026D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6D11" w:rsidRDefault="00026D11" w:rsidP="00026D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6D11" w:rsidRDefault="00026D11" w:rsidP="00026D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Milton on Stour,</w:t>
      </w:r>
    </w:p>
    <w:p w:rsidR="00026D11" w:rsidRDefault="00026D11" w:rsidP="00026D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the lands of the late Isabel Barnaby(q.v.).</w:t>
      </w:r>
    </w:p>
    <w:p w:rsidR="00026D11" w:rsidRDefault="00026D11" w:rsidP="00026D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21-180)</w:t>
      </w:r>
    </w:p>
    <w:p w:rsidR="00026D11" w:rsidRDefault="00026D11" w:rsidP="00026D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6D11" w:rsidRDefault="00026D11" w:rsidP="00026D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26D11" w:rsidRDefault="00026D11" w:rsidP="00026D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2016</w:t>
      </w:r>
      <w:bookmarkStart w:id="0" w:name="_GoBack"/>
      <w:bookmarkEnd w:id="0"/>
    </w:p>
    <w:sectPr w:rsidR="00DD5B8A" w:rsidRPr="00026D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D11" w:rsidRDefault="00026D11" w:rsidP="00564E3C">
      <w:pPr>
        <w:spacing w:after="0" w:line="240" w:lineRule="auto"/>
      </w:pPr>
      <w:r>
        <w:separator/>
      </w:r>
    </w:p>
  </w:endnote>
  <w:endnote w:type="continuationSeparator" w:id="0">
    <w:p w:rsidR="00026D11" w:rsidRDefault="00026D1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26D11">
      <w:rPr>
        <w:rFonts w:ascii="Times New Roman" w:hAnsi="Times New Roman" w:cs="Times New Roman"/>
        <w:noProof/>
        <w:sz w:val="24"/>
        <w:szCs w:val="24"/>
      </w:rPr>
      <w:t>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D11" w:rsidRDefault="00026D11" w:rsidP="00564E3C">
      <w:pPr>
        <w:spacing w:after="0" w:line="240" w:lineRule="auto"/>
      </w:pPr>
      <w:r>
        <w:separator/>
      </w:r>
    </w:p>
  </w:footnote>
  <w:footnote w:type="continuationSeparator" w:id="0">
    <w:p w:rsidR="00026D11" w:rsidRDefault="00026D1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D11"/>
    <w:rsid w:val="00026D1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B4F0F"/>
  <w15:chartTrackingRefBased/>
  <w15:docId w15:val="{922DA140-7E3E-407D-95F1-0868C4ED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2016-01-05T21:33:00Z</dcterms:created>
  <dcterms:modified xsi:type="dcterms:W3CDTF">2016-01-05T21:34:00Z</dcterms:modified>
</cp:coreProperties>
</file>